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5A174" w14:textId="77777777" w:rsidR="00E7255D" w:rsidRDefault="00E7255D" w:rsidP="00E725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FENNYNG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fl.1437)</w:t>
      </w:r>
    </w:p>
    <w:p w14:paraId="636FD440" w14:textId="77777777" w:rsidR="00E7255D" w:rsidRDefault="00E7255D" w:rsidP="00E725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Stoke by Ipswich. Servant.</w:t>
      </w:r>
    </w:p>
    <w:p w14:paraId="542E97DB" w14:textId="77777777" w:rsidR="00E7255D" w:rsidRDefault="00E7255D" w:rsidP="00E725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A848906" w14:textId="77777777" w:rsidR="00E7255D" w:rsidRDefault="00E7255D" w:rsidP="00E725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9896433" w14:textId="77777777" w:rsidR="00E7255D" w:rsidRDefault="00E7255D" w:rsidP="00E725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1437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Fulthorp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brought a plaint of trespass, </w:t>
      </w:r>
      <w:proofErr w:type="gramStart"/>
      <w:r>
        <w:rPr>
          <w:rFonts w:ascii="Times New Roman" w:hAnsi="Times New Roman" w:cs="Times New Roman"/>
          <w:sz w:val="24"/>
          <w:szCs w:val="24"/>
        </w:rPr>
        <w:t>assault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the threat of</w:t>
      </w:r>
    </w:p>
    <w:p w14:paraId="56D5DB22" w14:textId="77777777" w:rsidR="00E7255D" w:rsidRDefault="00E7255D" w:rsidP="00E725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violence against him and 12 others.</w:t>
      </w:r>
    </w:p>
    <w:p w14:paraId="654482B0" w14:textId="77777777" w:rsidR="00E7255D" w:rsidRDefault="00E7255D" w:rsidP="00E725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712EA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https://waalt.uh.edu/index.php/CP40/692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05683E4" w14:textId="77777777" w:rsidR="00E7255D" w:rsidRDefault="00E7255D" w:rsidP="00E725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20E6F28" w14:textId="77777777" w:rsidR="00E7255D" w:rsidRDefault="00E7255D" w:rsidP="00E725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ECB4D9C" w14:textId="77777777" w:rsidR="00E7255D" w:rsidRDefault="00E7255D" w:rsidP="00E725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July 2022</w:t>
      </w:r>
    </w:p>
    <w:p w14:paraId="4678818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4E8F5" w14:textId="77777777" w:rsidR="00E7255D" w:rsidRDefault="00E7255D" w:rsidP="009139A6">
      <w:r>
        <w:separator/>
      </w:r>
    </w:p>
  </w:endnote>
  <w:endnote w:type="continuationSeparator" w:id="0">
    <w:p w14:paraId="7F6E35FE" w14:textId="77777777" w:rsidR="00E7255D" w:rsidRDefault="00E7255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DD2C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E400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7936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EB359" w14:textId="77777777" w:rsidR="00E7255D" w:rsidRDefault="00E7255D" w:rsidP="009139A6">
      <w:r>
        <w:separator/>
      </w:r>
    </w:p>
  </w:footnote>
  <w:footnote w:type="continuationSeparator" w:id="0">
    <w:p w14:paraId="20295303" w14:textId="77777777" w:rsidR="00E7255D" w:rsidRDefault="00E7255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A9DD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5693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9997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55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7255D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8E8B5"/>
  <w15:chartTrackingRefBased/>
  <w15:docId w15:val="{7E74865C-94DB-4C6E-961F-74B77FD6D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725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9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2022-07-29T14:50:00Z</dcterms:created>
  <dcterms:modified xsi:type="dcterms:W3CDTF">2022-07-29T14:51:00Z</dcterms:modified>
</cp:coreProperties>
</file>